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5910B" w14:textId="65B422F6" w:rsidR="00474F67" w:rsidRPr="007F05E6" w:rsidRDefault="00974950" w:rsidP="00474F67">
      <w:pPr>
        <w:pStyle w:val="Unittitle"/>
      </w:pPr>
      <w:r>
        <w:t>12</w:t>
      </w:r>
      <w:r w:rsidR="00B50D68">
        <w:t>.</w:t>
      </w:r>
      <w:r>
        <w:t xml:space="preserve"> Building </w:t>
      </w:r>
      <w:r w:rsidR="00B50D68">
        <w:t>s</w:t>
      </w:r>
      <w:r>
        <w:t xml:space="preserve">ervices </w:t>
      </w:r>
      <w:r w:rsidR="00B50D68">
        <w:t>e</w:t>
      </w:r>
      <w:r>
        <w:t>ngineering (BSE) systems</w:t>
      </w:r>
    </w:p>
    <w:p w14:paraId="7B5A1408" w14:textId="141F77AD" w:rsidR="00474F67" w:rsidRPr="00B61D47" w:rsidRDefault="00474F67" w:rsidP="00474F67">
      <w:pPr>
        <w:pStyle w:val="Heading1"/>
        <w:rPr>
          <w:color w:val="FC4421"/>
        </w:rPr>
      </w:pPr>
      <w:r w:rsidRPr="00B61D47">
        <w:rPr>
          <w:color w:val="FC4421"/>
        </w:rPr>
        <w:t>Worksheet 1</w:t>
      </w:r>
      <w:r w:rsidR="00974950" w:rsidRPr="00B61D47">
        <w:rPr>
          <w:color w:val="FC4421"/>
        </w:rPr>
        <w:t>0</w:t>
      </w:r>
      <w:r w:rsidRPr="00B61D47">
        <w:rPr>
          <w:color w:val="FC4421"/>
        </w:rPr>
        <w:t xml:space="preserve">: </w:t>
      </w:r>
      <w:r w:rsidR="00974950" w:rsidRPr="00B61D47">
        <w:rPr>
          <w:color w:val="FC4421"/>
        </w:rPr>
        <w:t>Ventilation systems</w:t>
      </w:r>
      <w:r w:rsidRPr="00B61D47">
        <w:rPr>
          <w:color w:val="FC4421"/>
        </w:rPr>
        <w:t xml:space="preserve"> (</w:t>
      </w:r>
      <w:r w:rsidR="00691B95" w:rsidRPr="00B61D47">
        <w:rPr>
          <w:color w:val="FC4421"/>
        </w:rPr>
        <w:t>tutor</w:t>
      </w:r>
      <w:r w:rsidRPr="00B61D47">
        <w:rPr>
          <w:color w:val="FC4421"/>
        </w:rPr>
        <w:t>)</w:t>
      </w:r>
    </w:p>
    <w:p w14:paraId="39744241" w14:textId="77777777" w:rsidR="00974950" w:rsidRPr="00E64F67" w:rsidRDefault="00974950" w:rsidP="003F6251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E64F67">
        <w:rPr>
          <w:rFonts w:ascii="Arial" w:hAnsi="Arial" w:cs="Arial"/>
        </w:rPr>
        <w:t>Why should buildings be ventilated? Give as many reasons as possible.</w:t>
      </w:r>
    </w:p>
    <w:p w14:paraId="3C1E95A6" w14:textId="18EF83DF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>Provide air for respiration</w:t>
      </w:r>
    </w:p>
    <w:p w14:paraId="7C5FD991" w14:textId="7035B0C7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 xml:space="preserve">Preserve the correct level of oxygen </w:t>
      </w:r>
    </w:p>
    <w:p w14:paraId="042A8ED5" w14:textId="40BC8D18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 xml:space="preserve">Control the carbon dioxide content </w:t>
      </w:r>
    </w:p>
    <w:p w14:paraId="6FB63E4B" w14:textId="1C7D95FB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 xml:space="preserve">Control moisture </w:t>
      </w:r>
    </w:p>
    <w:p w14:paraId="3D80B6F0" w14:textId="782CFCB6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>Remove excess heat</w:t>
      </w:r>
    </w:p>
    <w:p w14:paraId="0DF6DA0D" w14:textId="77777777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>Dispose of odours, dust, smoke etc</w:t>
      </w:r>
    </w:p>
    <w:p w14:paraId="5217D56D" w14:textId="462C185B" w:rsidR="00974950" w:rsidRPr="00E64F67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 xml:space="preserve">Remove </w:t>
      </w:r>
      <w:r w:rsidR="00B50D68">
        <w:rPr>
          <w:rFonts w:cs="Arial"/>
          <w:color w:val="FF0000"/>
        </w:rPr>
        <w:t>stagnant</w:t>
      </w:r>
      <w:r w:rsidRPr="0044179E">
        <w:rPr>
          <w:rFonts w:cs="Arial"/>
          <w:color w:val="FF0000"/>
        </w:rPr>
        <w:t xml:space="preserve"> air</w:t>
      </w:r>
    </w:p>
    <w:p w14:paraId="776392FB" w14:textId="77777777" w:rsidR="00974950" w:rsidRPr="00E64F67" w:rsidRDefault="00974950" w:rsidP="003F6251">
      <w:pPr>
        <w:rPr>
          <w:rFonts w:cs="Arial"/>
        </w:rPr>
      </w:pPr>
    </w:p>
    <w:p w14:paraId="420AA5F6" w14:textId="1105E903" w:rsidR="00974950" w:rsidRPr="00E64F67" w:rsidRDefault="00974950" w:rsidP="003F6251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E64F67">
        <w:rPr>
          <w:rFonts w:ascii="Arial" w:hAnsi="Arial" w:cs="Arial"/>
        </w:rPr>
        <w:t xml:space="preserve">List </w:t>
      </w:r>
      <w:r w:rsidR="00B50D68">
        <w:rPr>
          <w:rFonts w:ascii="Arial" w:hAnsi="Arial" w:cs="Arial"/>
        </w:rPr>
        <w:t>some</w:t>
      </w:r>
      <w:r w:rsidRPr="00E64F67">
        <w:rPr>
          <w:rFonts w:ascii="Arial" w:hAnsi="Arial" w:cs="Arial"/>
        </w:rPr>
        <w:t xml:space="preserve"> types of natural and mechanical ventilation</w:t>
      </w:r>
      <w:r w:rsidR="00B50D68">
        <w:rPr>
          <w:rFonts w:ascii="Arial" w:hAnsi="Arial" w:cs="Arial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382"/>
        <w:gridCol w:w="4406"/>
      </w:tblGrid>
      <w:tr w:rsidR="00974950" w:rsidRPr="00E64F67" w14:paraId="5CD8A86F" w14:textId="77777777" w:rsidTr="00B61D47">
        <w:tc>
          <w:tcPr>
            <w:tcW w:w="4382" w:type="dxa"/>
            <w:shd w:val="clear" w:color="auto" w:fill="FC4421"/>
          </w:tcPr>
          <w:p w14:paraId="2D8DB518" w14:textId="30391D34" w:rsidR="00974950" w:rsidRPr="00B61D47" w:rsidRDefault="00974950" w:rsidP="0044179E">
            <w:pPr>
              <w:spacing w:after="160" w:line="259" w:lineRule="auto"/>
              <w:rPr>
                <w:rFonts w:cs="Arial"/>
                <w:b/>
                <w:bCs/>
                <w:color w:val="FFFFFF" w:themeColor="background1"/>
              </w:rPr>
            </w:pPr>
            <w:r w:rsidRPr="00B61D47">
              <w:rPr>
                <w:rFonts w:cs="Arial"/>
                <w:b/>
                <w:bCs/>
                <w:color w:val="FFFFFF" w:themeColor="background1"/>
              </w:rPr>
              <w:t>Natural ventilation</w:t>
            </w:r>
          </w:p>
          <w:p w14:paraId="306934AF" w14:textId="77777777" w:rsidR="00974950" w:rsidRPr="00B61D47" w:rsidRDefault="00974950" w:rsidP="0044179E">
            <w:pPr>
              <w:pStyle w:val="ListParagraph"/>
              <w:ind w:left="0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4406" w:type="dxa"/>
            <w:shd w:val="clear" w:color="auto" w:fill="FC4421"/>
          </w:tcPr>
          <w:p w14:paraId="4F16E4AE" w14:textId="1A221442" w:rsidR="00974950" w:rsidRPr="00B61D47" w:rsidRDefault="00974950" w:rsidP="0044179E">
            <w:pPr>
              <w:spacing w:after="160" w:line="259" w:lineRule="auto"/>
              <w:rPr>
                <w:rFonts w:cs="Arial"/>
                <w:b/>
                <w:bCs/>
                <w:color w:val="FFFFFF" w:themeColor="background1"/>
              </w:rPr>
            </w:pPr>
            <w:r w:rsidRPr="00B61D47">
              <w:rPr>
                <w:rFonts w:cs="Arial"/>
                <w:b/>
                <w:bCs/>
                <w:color w:val="FFFFFF" w:themeColor="background1"/>
              </w:rPr>
              <w:t>Mechanical ventilation</w:t>
            </w:r>
          </w:p>
          <w:p w14:paraId="3C4FCF83" w14:textId="77777777" w:rsidR="00974950" w:rsidRPr="00B61D47" w:rsidRDefault="00974950" w:rsidP="0044179E">
            <w:pPr>
              <w:pStyle w:val="ListParagraph"/>
              <w:ind w:left="0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974950" w:rsidRPr="00E64F67" w14:paraId="5DE88ADA" w14:textId="77777777" w:rsidTr="003F6251">
        <w:tc>
          <w:tcPr>
            <w:tcW w:w="4382" w:type="dxa"/>
          </w:tcPr>
          <w:p w14:paraId="7EC28DFA" w14:textId="77777777" w:rsidR="00974950" w:rsidRPr="00E64F67" w:rsidRDefault="00974950" w:rsidP="00B50D68">
            <w:pPr>
              <w:spacing w:before="0" w:after="160" w:line="259" w:lineRule="auto"/>
              <w:ind w:left="360"/>
              <w:rPr>
                <w:rFonts w:cs="Arial"/>
                <w:color w:val="FF0000"/>
              </w:rPr>
            </w:pPr>
            <w:r w:rsidRPr="0044179E">
              <w:rPr>
                <w:rFonts w:cs="Arial"/>
                <w:color w:val="FF0000"/>
              </w:rPr>
              <w:t>Wind effect</w:t>
            </w:r>
          </w:p>
        </w:tc>
        <w:tc>
          <w:tcPr>
            <w:tcW w:w="4406" w:type="dxa"/>
          </w:tcPr>
          <w:p w14:paraId="08CD9FFE" w14:textId="6EF01411" w:rsidR="00974950" w:rsidRPr="0044179E" w:rsidRDefault="00974950" w:rsidP="00B50D68">
            <w:pPr>
              <w:spacing w:before="0" w:after="160" w:line="259" w:lineRule="auto"/>
              <w:ind w:left="360"/>
              <w:rPr>
                <w:rFonts w:cs="Arial"/>
                <w:color w:val="FF0000"/>
              </w:rPr>
            </w:pPr>
            <w:r w:rsidRPr="0044179E">
              <w:rPr>
                <w:rFonts w:cs="Arial"/>
                <w:color w:val="FF0000"/>
              </w:rPr>
              <w:t>Extract</w:t>
            </w:r>
            <w:r w:rsidR="00B50D68">
              <w:rPr>
                <w:rFonts w:cs="Arial"/>
                <w:color w:val="FF0000"/>
              </w:rPr>
              <w:t>ion</w:t>
            </w:r>
            <w:r w:rsidRPr="0044179E">
              <w:rPr>
                <w:rFonts w:cs="Arial"/>
                <w:color w:val="FF0000"/>
              </w:rPr>
              <w:t xml:space="preserve"> – </w:t>
            </w:r>
            <w:r w:rsidR="004072C6">
              <w:rPr>
                <w:rFonts w:cs="Arial"/>
                <w:color w:val="FF0000"/>
              </w:rPr>
              <w:t>e.g.</w:t>
            </w:r>
            <w:r w:rsidR="00B50D68">
              <w:rPr>
                <w:rFonts w:cs="Arial"/>
                <w:color w:val="FF0000"/>
              </w:rPr>
              <w:t xml:space="preserve"> </w:t>
            </w:r>
            <w:r w:rsidRPr="0044179E">
              <w:rPr>
                <w:rFonts w:cs="Arial"/>
                <w:color w:val="FF0000"/>
              </w:rPr>
              <w:t>kitchens</w:t>
            </w:r>
          </w:p>
          <w:p w14:paraId="537F839A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  <w:color w:val="FF0000"/>
              </w:rPr>
            </w:pPr>
          </w:p>
        </w:tc>
      </w:tr>
      <w:tr w:rsidR="00974950" w:rsidRPr="00E64F67" w14:paraId="411BAA82" w14:textId="77777777" w:rsidTr="003F6251">
        <w:tc>
          <w:tcPr>
            <w:tcW w:w="4382" w:type="dxa"/>
          </w:tcPr>
          <w:p w14:paraId="3D23BA37" w14:textId="77777777" w:rsidR="00974950" w:rsidRPr="0044179E" w:rsidRDefault="00974950" w:rsidP="00B50D68">
            <w:pPr>
              <w:spacing w:before="0" w:after="160" w:line="259" w:lineRule="auto"/>
              <w:ind w:left="360"/>
              <w:rPr>
                <w:rFonts w:cs="Arial"/>
                <w:color w:val="FF0000"/>
              </w:rPr>
            </w:pPr>
            <w:r w:rsidRPr="0044179E">
              <w:rPr>
                <w:rFonts w:cs="Arial"/>
                <w:color w:val="FF0000"/>
              </w:rPr>
              <w:t>Stack effect</w:t>
            </w:r>
          </w:p>
          <w:p w14:paraId="1EABB4D6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  <w:color w:val="FF0000"/>
              </w:rPr>
            </w:pPr>
          </w:p>
        </w:tc>
        <w:tc>
          <w:tcPr>
            <w:tcW w:w="4406" w:type="dxa"/>
          </w:tcPr>
          <w:p w14:paraId="4719BAAF" w14:textId="6E397781" w:rsidR="00974950" w:rsidRPr="00E64F67" w:rsidRDefault="00974950" w:rsidP="00D247B2">
            <w:pPr>
              <w:spacing w:before="0" w:after="160" w:line="259" w:lineRule="auto"/>
              <w:ind w:left="360"/>
              <w:rPr>
                <w:rFonts w:cs="Arial"/>
                <w:color w:val="FF0000"/>
              </w:rPr>
            </w:pPr>
            <w:r w:rsidRPr="0044179E">
              <w:rPr>
                <w:rFonts w:cs="Arial"/>
                <w:color w:val="FF0000"/>
              </w:rPr>
              <w:t>Supply –</w:t>
            </w:r>
            <w:r w:rsidR="00B50D68">
              <w:rPr>
                <w:rFonts w:cs="Arial"/>
                <w:color w:val="FF0000"/>
              </w:rPr>
              <w:t xml:space="preserve"> </w:t>
            </w:r>
            <w:r w:rsidR="004072C6">
              <w:rPr>
                <w:rFonts w:cs="Arial"/>
                <w:color w:val="FF0000"/>
              </w:rPr>
              <w:t>e.g.</w:t>
            </w:r>
            <w:r w:rsidR="00D247B2">
              <w:rPr>
                <w:rFonts w:cs="Arial"/>
                <w:color w:val="FF0000"/>
              </w:rPr>
              <w:t xml:space="preserve"> </w:t>
            </w:r>
            <w:r w:rsidRPr="0044179E">
              <w:rPr>
                <w:rFonts w:cs="Arial"/>
                <w:color w:val="FF0000"/>
              </w:rPr>
              <w:t>vitiated air displacement</w:t>
            </w:r>
          </w:p>
        </w:tc>
      </w:tr>
    </w:tbl>
    <w:p w14:paraId="04A3B5C8" w14:textId="77777777" w:rsidR="00974950" w:rsidRPr="00E64F67" w:rsidRDefault="00974950" w:rsidP="003F6251">
      <w:pPr>
        <w:pStyle w:val="ListParagraph"/>
        <w:ind w:left="360"/>
        <w:rPr>
          <w:rFonts w:ascii="Arial" w:hAnsi="Arial" w:cs="Arial"/>
        </w:rPr>
      </w:pPr>
    </w:p>
    <w:p w14:paraId="2CF115AA" w14:textId="329A59C9" w:rsidR="00B50D68" w:rsidRPr="00073A1F" w:rsidRDefault="00B50D68" w:rsidP="003F6251">
      <w:pPr>
        <w:pStyle w:val="ListParagraph"/>
        <w:numPr>
          <w:ilvl w:val="0"/>
          <w:numId w:val="36"/>
        </w:numPr>
        <w:ind w:left="360"/>
        <w:rPr>
          <w:rFonts w:cs="Arial"/>
        </w:rPr>
      </w:pPr>
      <w:r w:rsidRPr="00073A1F">
        <w:rPr>
          <w:rFonts w:ascii="Arial" w:hAnsi="Arial" w:cs="Arial"/>
        </w:rPr>
        <w:t xml:space="preserve">Stretch and challenge: create a brief presentation to describe single-sided, cross, wind catcher and stack types of natural ventilation. </w:t>
      </w:r>
    </w:p>
    <w:p w14:paraId="21D03F08" w14:textId="77777777" w:rsidR="00474F67" w:rsidRDefault="00474F67" w:rsidP="003F6251">
      <w:pPr>
        <w:rPr>
          <w:rFonts w:cs="Arial"/>
          <w:szCs w:val="22"/>
        </w:rPr>
      </w:pPr>
    </w:p>
    <w:p w14:paraId="4D0ED898" w14:textId="77777777" w:rsidR="006E1028" w:rsidRDefault="006E1028" w:rsidP="006E1028">
      <w:pPr>
        <w:pStyle w:val="Answer"/>
      </w:pPr>
    </w:p>
    <w:sectPr w:rsidR="006E1028" w:rsidSect="00B61D47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AEB1B" w14:textId="77777777" w:rsidR="00DB429A" w:rsidRDefault="00DB429A">
      <w:pPr>
        <w:spacing w:before="0" w:after="0"/>
      </w:pPr>
      <w:r>
        <w:separator/>
      </w:r>
    </w:p>
  </w:endnote>
  <w:endnote w:type="continuationSeparator" w:id="0">
    <w:p w14:paraId="47BE1B51" w14:textId="77777777" w:rsidR="00DB429A" w:rsidRDefault="00DB42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09C4F" w14:textId="77777777" w:rsidR="00B61D47" w:rsidRPr="00F03E33" w:rsidRDefault="00B61D47" w:rsidP="00B61D47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0BD97BB6" wp14:editId="316BB602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7C23B9B" id="Group 2" o:spid="_x0000_s1026" style="position:absolute;margin-left:-44.55pt;margin-top:-10pt;width:566.05pt;height:36.5pt;z-index:251666432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C3229BF" wp14:editId="7B782EA5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4BC020" id="Straight Connector 9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ab/>
    </w:r>
  </w:p>
  <w:p w14:paraId="4FAC0063" w14:textId="74B1ED11" w:rsidR="00110217" w:rsidRPr="00B61D47" w:rsidRDefault="00110217" w:rsidP="00B61D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2F913" w14:textId="77777777" w:rsidR="00DB429A" w:rsidRDefault="00DB429A">
      <w:pPr>
        <w:spacing w:before="0" w:after="0"/>
      </w:pPr>
      <w:r>
        <w:separator/>
      </w:r>
    </w:p>
  </w:footnote>
  <w:footnote w:type="continuationSeparator" w:id="0">
    <w:p w14:paraId="23EB6745" w14:textId="77777777" w:rsidR="00DB429A" w:rsidRDefault="00DB429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515B7" w14:textId="77777777" w:rsidR="00D87B21" w:rsidRPr="009C6DF4" w:rsidRDefault="00D87B21" w:rsidP="00D87B2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1BDE2CD" wp14:editId="4CB2C0B1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923E9" w14:textId="77777777" w:rsidR="00D87B21" w:rsidRPr="00631B61" w:rsidRDefault="00D87B21" w:rsidP="00D87B21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5C637B7B" w14:textId="77777777" w:rsidR="00D87B21" w:rsidRPr="00631B61" w:rsidRDefault="00D87B21" w:rsidP="00D87B21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1BDE2CD" id="Group 1" o:spid="_x0000_s1026" style="position:absolute;margin-left:-59.55pt;margin-top:-17.85pt;width:595.3pt;height:70.6pt;z-index:25166848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27923E9" w14:textId="77777777" w:rsidR="00D87B21" w:rsidRPr="00631B61" w:rsidRDefault="00D87B21" w:rsidP="00D87B21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5C637B7B" w14:textId="77777777" w:rsidR="00D87B21" w:rsidRPr="00631B61" w:rsidRDefault="00D87B21" w:rsidP="00D87B21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F9F0D3B" w14:textId="77777777" w:rsidR="00D87B21" w:rsidRPr="009758F9" w:rsidRDefault="00D87B21" w:rsidP="00D87B21">
    <w:pPr>
      <w:pStyle w:val="Header"/>
    </w:pPr>
  </w:p>
  <w:p w14:paraId="73CB8518" w14:textId="77777777" w:rsidR="00D87B21" w:rsidRPr="003A74F7" w:rsidRDefault="00D87B21" w:rsidP="00D87B21">
    <w:pPr>
      <w:pStyle w:val="Header"/>
    </w:pPr>
  </w:p>
  <w:p w14:paraId="7183760A" w14:textId="78EE211C" w:rsidR="00110217" w:rsidRPr="00D87B21" w:rsidRDefault="00110217" w:rsidP="00D87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043058"/>
    <w:multiLevelType w:val="hybridMultilevel"/>
    <w:tmpl w:val="D0D4F040"/>
    <w:lvl w:ilvl="0" w:tplc="87240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46C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C4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A0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5A8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1EB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2A2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18A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E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505B5"/>
    <w:multiLevelType w:val="hybridMultilevel"/>
    <w:tmpl w:val="3AAAE87E"/>
    <w:lvl w:ilvl="0" w:tplc="E27EB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89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E4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43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A2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CE0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D48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8C3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6E1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650C62"/>
    <w:multiLevelType w:val="hybridMultilevel"/>
    <w:tmpl w:val="9F724A5A"/>
    <w:lvl w:ilvl="0" w:tplc="B3A2EF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B2E2062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9A88C958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E1D6917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AB25198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D2A9D0C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7E48F12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D987C7C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2E44339E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97508"/>
    <w:multiLevelType w:val="hybridMultilevel"/>
    <w:tmpl w:val="DDCA3DDA"/>
    <w:lvl w:ilvl="0" w:tplc="26808A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9549">
    <w:abstractNumId w:val="4"/>
  </w:num>
  <w:num w:numId="2" w16cid:durableId="1302922601">
    <w:abstractNumId w:val="16"/>
  </w:num>
  <w:num w:numId="3" w16cid:durableId="1508903449">
    <w:abstractNumId w:val="24"/>
  </w:num>
  <w:num w:numId="4" w16cid:durableId="1382093000">
    <w:abstractNumId w:val="18"/>
  </w:num>
  <w:num w:numId="5" w16cid:durableId="1341202659">
    <w:abstractNumId w:val="7"/>
  </w:num>
  <w:num w:numId="6" w16cid:durableId="1409186156">
    <w:abstractNumId w:val="17"/>
  </w:num>
  <w:num w:numId="7" w16cid:durableId="1098020770">
    <w:abstractNumId w:val="7"/>
  </w:num>
  <w:num w:numId="8" w16cid:durableId="593628570">
    <w:abstractNumId w:val="1"/>
  </w:num>
  <w:num w:numId="9" w16cid:durableId="504321617">
    <w:abstractNumId w:val="7"/>
    <w:lvlOverride w:ilvl="0">
      <w:startOverride w:val="1"/>
    </w:lvlOverride>
  </w:num>
  <w:num w:numId="10" w16cid:durableId="1103959649">
    <w:abstractNumId w:val="19"/>
  </w:num>
  <w:num w:numId="11" w16cid:durableId="589657945">
    <w:abstractNumId w:val="14"/>
  </w:num>
  <w:num w:numId="12" w16cid:durableId="1283076114">
    <w:abstractNumId w:val="5"/>
  </w:num>
  <w:num w:numId="13" w16cid:durableId="1982071194">
    <w:abstractNumId w:val="12"/>
  </w:num>
  <w:num w:numId="14" w16cid:durableId="1753234424">
    <w:abstractNumId w:val="20"/>
  </w:num>
  <w:num w:numId="15" w16cid:durableId="931740289">
    <w:abstractNumId w:val="10"/>
  </w:num>
  <w:num w:numId="16" w16cid:durableId="310408042">
    <w:abstractNumId w:val="6"/>
  </w:num>
  <w:num w:numId="17" w16cid:durableId="1051004714">
    <w:abstractNumId w:val="27"/>
  </w:num>
  <w:num w:numId="18" w16cid:durableId="2146924316">
    <w:abstractNumId w:val="28"/>
  </w:num>
  <w:num w:numId="19" w16cid:durableId="225655230">
    <w:abstractNumId w:val="3"/>
  </w:num>
  <w:num w:numId="20" w16cid:durableId="1365473578">
    <w:abstractNumId w:val="2"/>
  </w:num>
  <w:num w:numId="21" w16cid:durableId="8417007">
    <w:abstractNumId w:val="8"/>
  </w:num>
  <w:num w:numId="22" w16cid:durableId="2077195758">
    <w:abstractNumId w:val="8"/>
    <w:lvlOverride w:ilvl="0">
      <w:startOverride w:val="1"/>
    </w:lvlOverride>
  </w:num>
  <w:num w:numId="23" w16cid:durableId="858273526">
    <w:abstractNumId w:val="25"/>
  </w:num>
  <w:num w:numId="24" w16cid:durableId="306595052">
    <w:abstractNumId w:val="8"/>
    <w:lvlOverride w:ilvl="0">
      <w:startOverride w:val="1"/>
    </w:lvlOverride>
  </w:num>
  <w:num w:numId="25" w16cid:durableId="1352873470">
    <w:abstractNumId w:val="8"/>
    <w:lvlOverride w:ilvl="0">
      <w:startOverride w:val="1"/>
    </w:lvlOverride>
  </w:num>
  <w:num w:numId="26" w16cid:durableId="1139540732">
    <w:abstractNumId w:val="9"/>
  </w:num>
  <w:num w:numId="27" w16cid:durableId="1233001604">
    <w:abstractNumId w:val="21"/>
  </w:num>
  <w:num w:numId="28" w16cid:durableId="1767844413">
    <w:abstractNumId w:val="8"/>
    <w:lvlOverride w:ilvl="0">
      <w:startOverride w:val="1"/>
    </w:lvlOverride>
  </w:num>
  <w:num w:numId="29" w16cid:durableId="1441728677">
    <w:abstractNumId w:val="23"/>
  </w:num>
  <w:num w:numId="30" w16cid:durableId="693576237">
    <w:abstractNumId w:val="8"/>
  </w:num>
  <w:num w:numId="31" w16cid:durableId="1427648517">
    <w:abstractNumId w:val="8"/>
    <w:lvlOverride w:ilvl="0">
      <w:startOverride w:val="1"/>
    </w:lvlOverride>
  </w:num>
  <w:num w:numId="32" w16cid:durableId="803502439">
    <w:abstractNumId w:val="8"/>
    <w:lvlOverride w:ilvl="0">
      <w:startOverride w:val="1"/>
    </w:lvlOverride>
  </w:num>
  <w:num w:numId="33" w16cid:durableId="1876650283">
    <w:abstractNumId w:val="0"/>
  </w:num>
  <w:num w:numId="34" w16cid:durableId="902643789">
    <w:abstractNumId w:val="11"/>
  </w:num>
  <w:num w:numId="35" w16cid:durableId="225337939">
    <w:abstractNumId w:val="22"/>
  </w:num>
  <w:num w:numId="36" w16cid:durableId="1457983940">
    <w:abstractNumId w:val="26"/>
  </w:num>
  <w:num w:numId="37" w16cid:durableId="42487190">
    <w:abstractNumId w:val="13"/>
  </w:num>
  <w:num w:numId="38" w16cid:durableId="7144748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95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9692A"/>
    <w:rsid w:val="002D07A8"/>
    <w:rsid w:val="003127FD"/>
    <w:rsid w:val="003405EA"/>
    <w:rsid w:val="00394652"/>
    <w:rsid w:val="003F6251"/>
    <w:rsid w:val="00404B31"/>
    <w:rsid w:val="004072C6"/>
    <w:rsid w:val="004312EB"/>
    <w:rsid w:val="00443B2E"/>
    <w:rsid w:val="00474F67"/>
    <w:rsid w:val="0047612C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06EDF"/>
    <w:rsid w:val="008163E7"/>
    <w:rsid w:val="008C1F1C"/>
    <w:rsid w:val="00974950"/>
    <w:rsid w:val="009975A0"/>
    <w:rsid w:val="009A2CD2"/>
    <w:rsid w:val="009C5C6E"/>
    <w:rsid w:val="00A2454C"/>
    <w:rsid w:val="00A755F6"/>
    <w:rsid w:val="00AE245C"/>
    <w:rsid w:val="00AF2365"/>
    <w:rsid w:val="00B054EC"/>
    <w:rsid w:val="00B50D68"/>
    <w:rsid w:val="00B61D47"/>
    <w:rsid w:val="00BE2446"/>
    <w:rsid w:val="00BE2C21"/>
    <w:rsid w:val="00BF7F8D"/>
    <w:rsid w:val="00C01D20"/>
    <w:rsid w:val="00C202BF"/>
    <w:rsid w:val="00C858D7"/>
    <w:rsid w:val="00CA5337"/>
    <w:rsid w:val="00D073BC"/>
    <w:rsid w:val="00D247B2"/>
    <w:rsid w:val="00D53865"/>
    <w:rsid w:val="00D56B82"/>
    <w:rsid w:val="00D87B21"/>
    <w:rsid w:val="00DA2485"/>
    <w:rsid w:val="00DB3A5C"/>
    <w:rsid w:val="00DB429A"/>
    <w:rsid w:val="00DE29A8"/>
    <w:rsid w:val="00E57890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CF80D"/>
  <w15:docId w15:val="{25A31627-2B05-4817-996E-495EC351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4950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9749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312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312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312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312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12E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5ECE03-2968-4993-926C-5CA86FDD4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802BEF-BAC9-450D-850A-74405CAC46F6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28B6EC71-EE03-49C9-9A50-984340DE08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13</TotalTime>
  <Pages>1</Pages>
  <Words>121</Words>
  <Characters>572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Williams, Sian</cp:lastModifiedBy>
  <cp:revision>12</cp:revision>
  <cp:lastPrinted>2013-05-15T12:05:00Z</cp:lastPrinted>
  <dcterms:created xsi:type="dcterms:W3CDTF">2021-06-19T11:12:00Z</dcterms:created>
  <dcterms:modified xsi:type="dcterms:W3CDTF">2025-07-25T11:21:00Z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2025-05-31T20:59:29Z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bdb6c240-6e13-4370-b1f6-c68ed7424cf8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